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17BBB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OLIVER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07E49239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66CA4DA7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A11DB4D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171ECC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04053B79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7C74FBF" w14:textId="77777777" w:rsidR="00C44E2D" w:rsidRDefault="00C44E2D" w:rsidP="00C44E2D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144B3479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428B085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8089863" w14:textId="77777777" w:rsidR="00C44E2D" w:rsidRDefault="00C44E2D" w:rsidP="00C44E2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October 2022</w:t>
      </w:r>
    </w:p>
    <w:p w14:paraId="58DCA2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9F8DA" w14:textId="77777777" w:rsidR="00C44E2D" w:rsidRDefault="00C44E2D" w:rsidP="009139A6">
      <w:r>
        <w:separator/>
      </w:r>
    </w:p>
  </w:endnote>
  <w:endnote w:type="continuationSeparator" w:id="0">
    <w:p w14:paraId="79410E94" w14:textId="77777777" w:rsidR="00C44E2D" w:rsidRDefault="00C44E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87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D90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D8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45A3" w14:textId="77777777" w:rsidR="00C44E2D" w:rsidRDefault="00C44E2D" w:rsidP="009139A6">
      <w:r>
        <w:separator/>
      </w:r>
    </w:p>
  </w:footnote>
  <w:footnote w:type="continuationSeparator" w:id="0">
    <w:p w14:paraId="66A9529B" w14:textId="77777777" w:rsidR="00C44E2D" w:rsidRDefault="00C44E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CB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85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D3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E2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4E2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1BC6F"/>
  <w15:chartTrackingRefBased/>
  <w15:docId w15:val="{A272C286-C4E3-472B-8BEA-425CD407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E2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2022-12-09T20:48:00Z</dcterms:created>
  <dcterms:modified xsi:type="dcterms:W3CDTF">2022-12-09T20:49:00Z</dcterms:modified>
</cp:coreProperties>
</file>